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df31a63" w14:textId="df31a63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BB299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EA1195">
        <w:t>3. prosinca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00176E" w:rsidR="0000176E">
        <w:rPr>
          <w:lang w:val="en-AU"/>
        </w:rPr>
        <w:t xml:space="preserve">MEGAMARKETING </w:t>
      </w:r>
      <w:proofErr w:type="spellStart"/>
      <w:r w:rsidRPr="0000176E" w:rsidR="0000176E">
        <w:rPr>
          <w:lang w:val="en-AU"/>
        </w:rPr>
        <w:t>d.o.o</w:t>
      </w:r>
      <w:proofErr w:type="spellEnd"/>
      <w:r w:rsidRPr="0000176E" w:rsidR="0000176E">
        <w:rPr>
          <w:lang w:val="en-AU"/>
        </w:rPr>
        <w:t xml:space="preserve">., </w:t>
      </w:r>
      <w:proofErr w:type="spellStart"/>
      <w:r w:rsidRPr="0000176E" w:rsidR="0000176E">
        <w:rPr>
          <w:lang w:val="en-AU"/>
        </w:rPr>
        <w:t>Šibenik</w:t>
      </w:r>
      <w:proofErr w:type="spellEnd"/>
      <w:r w:rsidRPr="0000176E" w:rsidR="0000176E">
        <w:rPr>
          <w:lang w:val="en-AU"/>
        </w:rPr>
        <w:t xml:space="preserve">, Put </w:t>
      </w:r>
      <w:proofErr w:type="spellStart"/>
      <w:r w:rsidRPr="0000176E" w:rsidR="0000176E">
        <w:rPr>
          <w:lang w:val="en-AU"/>
        </w:rPr>
        <w:t>Bioca</w:t>
      </w:r>
      <w:proofErr w:type="spellEnd"/>
      <w:r w:rsidRPr="0000176E" w:rsidR="0000176E">
        <w:rPr>
          <w:lang w:val="en-AU"/>
        </w:rPr>
        <w:t xml:space="preserve"> 2/A, OIB: 66470344830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00176E">
        <w:t>9,3</w:t>
      </w:r>
      <w:r w:rsidR="00EA1195">
        <w:t>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dužnika: </w:t>
      </w:r>
      <w:r w:rsidR="00381F13">
        <w:t>nitko, uredno pozvan</w:t>
      </w:r>
    </w:p>
    <w:p w:rsidR="00381F13" w:rsidP="00632F3B" w:rsidRDefault="00381F13">
      <w:pPr>
        <w:jc w:val="both"/>
      </w:pPr>
    </w:p>
    <w:p w:rsidR="00381F13" w:rsidP="00632F3B" w:rsidRDefault="00381F13">
      <w:pPr>
        <w:jc w:val="both"/>
      </w:pPr>
      <w:r>
        <w:t xml:space="preserve">Konstatira se da je dana 2. prosinca 2020. u spis predmeta je zaprimljen podnesak </w:t>
      </w:r>
      <w:proofErr w:type="spellStart"/>
      <w:r>
        <w:t>zz</w:t>
      </w:r>
      <w:proofErr w:type="spellEnd"/>
      <w:r>
        <w:t xml:space="preserve"> dužnika kojim ista opravdava nedolazak na današnje ročište zbog bolesti, a uz koji podnesak je priložena i liječnička potvrda.</w:t>
      </w:r>
    </w:p>
    <w:p w:rsidR="00381F13" w:rsidP="00632F3B" w:rsidRDefault="00381F13">
      <w:pPr>
        <w:jc w:val="both"/>
      </w:pPr>
    </w:p>
    <w:p w:rsidR="00381F13" w:rsidP="00381F13" w:rsidRDefault="00381F13">
      <w:pPr>
        <w:jc w:val="both"/>
      </w:pPr>
      <w:r>
        <w:t>Obzirom da nema uvjeta za održavanjem današnjeg ročišta</w:t>
      </w:r>
    </w:p>
    <w:p w:rsidR="00381F13" w:rsidP="00381F13" w:rsidRDefault="00381F13">
      <w:pPr>
        <w:jc w:val="both"/>
      </w:pPr>
    </w:p>
    <w:p w:rsidR="00381F13" w:rsidP="00381F13" w:rsidRDefault="00381F13">
      <w:pPr>
        <w:jc w:val="both"/>
      </w:pPr>
      <w:r>
        <w:t xml:space="preserve">Sud donosi </w:t>
      </w:r>
    </w:p>
    <w:p w:rsidR="00381F13" w:rsidP="00381F13" w:rsidRDefault="00381F13">
      <w:pPr>
        <w:jc w:val="both"/>
      </w:pPr>
    </w:p>
    <w:p w:rsidR="00381F13" w:rsidP="00381F13" w:rsidRDefault="00381F13">
      <w:pPr>
        <w:jc w:val="center"/>
      </w:pPr>
      <w:r>
        <w:t xml:space="preserve">r j e š e nj e </w:t>
      </w:r>
    </w:p>
    <w:p w:rsidR="00381F13" w:rsidP="00381F13" w:rsidRDefault="00381F13">
      <w:pPr>
        <w:jc w:val="center"/>
      </w:pPr>
    </w:p>
    <w:p w:rsidR="00381F13" w:rsidP="00381F13" w:rsidRDefault="00381F13">
      <w:pPr>
        <w:jc w:val="both"/>
      </w:pPr>
      <w:r>
        <w:t xml:space="preserve">Današnje ročište se odgađa, slijedeće se određuje za 16. prosinca 2020. u 9,00 sati, sudnica 14/I, Trgovački sud u Zadru, Dr. Franje Tuđmana 35, na koje ročište će se </w:t>
      </w:r>
      <w:proofErr w:type="spellStart"/>
      <w:r>
        <w:t>zz</w:t>
      </w:r>
      <w:proofErr w:type="spellEnd"/>
      <w:r>
        <w:t xml:space="preserve"> dužnika i podnositelj prijedloga pozvati dostavom ovog zapisnika, a koji će se zapisnik objaviti i na e-Oglasna ploča sudova.</w:t>
      </w:r>
    </w:p>
    <w:p w:rsidR="00381F13" w:rsidP="00381F13" w:rsidRDefault="00381F13">
      <w:pPr>
        <w:jc w:val="both"/>
      </w:pPr>
    </w:p>
    <w:p w:rsidRPr="00A75398" w:rsidR="00381F13" w:rsidP="00381F13" w:rsidRDefault="00381F13">
      <w:pPr>
        <w:jc w:val="center"/>
      </w:pPr>
      <w:r w:rsidRPr="00A75398">
        <w:t xml:space="preserve">Dovršeno u </w:t>
      </w:r>
      <w:r>
        <w:t>9,35</w:t>
      </w:r>
      <w:r w:rsidRPr="00A75398">
        <w:t xml:space="preserve"> sati.</w:t>
      </w:r>
    </w:p>
    <w:p w:rsidRPr="00A75398" w:rsidR="00381F13" w:rsidP="00381F13" w:rsidRDefault="00381F13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381F13" w:rsidP="00381F13" w:rsidRDefault="00381F13">
      <w:pPr>
        <w:jc w:val="both"/>
      </w:pPr>
    </w:p>
    <w:p w:rsidRPr="00A75398" w:rsidR="00381F13" w:rsidP="00381F13" w:rsidRDefault="00381F13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381F13" w:rsidP="00381F13" w:rsidRDefault="00381F13">
      <w:pPr>
        <w:jc w:val="both"/>
      </w:pPr>
    </w:p>
    <w:p w:rsidRPr="00A75398" w:rsidR="00381F13" w:rsidP="00381F13" w:rsidRDefault="00381F13">
      <w:pPr>
        <w:jc w:val="both"/>
      </w:pPr>
    </w:p>
    <w:p w:rsidRPr="00A75398" w:rsidR="00381F13" w:rsidP="00381F13" w:rsidRDefault="00381F13">
      <w:pPr>
        <w:ind w:left="2832" w:firstLine="708"/>
      </w:pPr>
    </w:p>
    <w:p w:rsidR="00381F13" w:rsidP="00381F13" w:rsidRDefault="00381F13">
      <w:pPr>
        <w:ind w:left="2832" w:firstLine="708"/>
        <w:jc w:val="both"/>
      </w:pPr>
      <w:r w:rsidRPr="00A75398">
        <w:t>Zapisničar</w:t>
      </w:r>
      <w:r w:rsidRPr="00A75398">
        <w:tab/>
        <w:t xml:space="preserve">                    </w:t>
      </w:r>
    </w:p>
    <w:p w:rsidR="00381F13" w:rsidP="00632F3B" w:rsidRDefault="00381F13">
      <w:pPr>
        <w:jc w:val="both"/>
      </w:pPr>
    </w:p>
    <w:p w:rsidR="00381F13" w:rsidP="00632F3B" w:rsidRDefault="00381F13">
      <w:pPr>
        <w:jc w:val="both"/>
      </w:pPr>
    </w:p>
    <w:p w:rsidR="00381F13" w:rsidP="00632F3B" w:rsidRDefault="00381F13">
      <w:pPr>
        <w:jc w:val="both"/>
      </w:pPr>
    </w:p>
    <w:p w:rsidR="00381F13" w:rsidP="00632F3B" w:rsidRDefault="00381F13">
      <w:pPr>
        <w:jc w:val="both"/>
      </w:pPr>
    </w:p>
    <w:p w:rsidR="00381F13" w:rsidP="00632F3B" w:rsidRDefault="00381F13">
      <w:pPr>
        <w:jc w:val="both"/>
      </w:pPr>
    </w:p>
    <w:p w:rsidR="00381F13" w:rsidP="00632F3B" w:rsidRDefault="00381F13">
      <w:pPr>
        <w:jc w:val="both"/>
      </w:pPr>
    </w:p>
    <w:p w:rsidR="00381F13" w:rsidP="00632F3B" w:rsidRDefault="00381F13">
      <w:pPr>
        <w:jc w:val="both"/>
      </w:pPr>
    </w:p>
    <w:p w:rsidRPr="00A75398" w:rsidR="003F2D68" w:rsidP="00C04E89" w:rsidRDefault="00D221FA">
      <w:pPr>
        <w:jc w:val="both"/>
      </w:pPr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E8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00176E">
      <w:t>402</w:t>
    </w:r>
    <w:r w:rsidR="002A0011">
      <w:t>/</w:t>
    </w:r>
    <w:r w:rsidR="002F44FD">
      <w:t>2020-</w:t>
    </w:r>
    <w:r w:rsidR="00381F13"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00176E">
      <w:t>402</w:t>
    </w:r>
    <w:r w:rsidR="006E65D1">
      <w:t>/2020-</w:t>
    </w:r>
    <w:r w:rsidR="00381F13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35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176E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92B1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1F13"/>
    <w:rsid w:val="00384512"/>
    <w:rsid w:val="0038471D"/>
    <w:rsid w:val="00394F21"/>
    <w:rsid w:val="0039603A"/>
    <w:rsid w:val="003A1F19"/>
    <w:rsid w:val="003A633A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7358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4E89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58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C04E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4E8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4E8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4E8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4E8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4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E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3. prosinca 2020.</izvorni_sadrzaj>
    <derivirana_varijabla naziv="DomainObject.StvarniPocetakDatum_1">3. prosinca 2020.</derivirana_varijabla>
  </DomainObject.StvarniPocetakDatum>
  <DomainObject.StvarniZavrsetakDatum>
    <izvorni_sadrzaj>3. prosinca 2020.</izvorni_sadrzaj>
    <derivirana_varijabla naziv="DomainObject.StvarniZavrsetakDatum_1">3. prosinca 2020.</derivirana_varijabla>
  </DomainObject.StvarniZavrsetakDatum>
  <DomainObject.PlaniraniZavrsetakDatum>
    <izvorni_sadrzaj>3. prosinca 2020.</izvorni_sadrzaj>
    <derivirana_varijabla naziv="DomainObject.PlaniraniZavrsetakDatum_1">3. prosinca 2020.</derivirana_varijabla>
  </DomainObject.PlaniraniZavrsetakDatum>
  <DomainObject.PlaniraniPocetakDatum>
    <izvorni_sadrzaj>3. prosinca 2020.</izvorni_sadrzaj>
    <derivirana_varijabla naziv="DomainObject.PlaniraniPocetakDatum_1">3. prosinca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prosinca 2020.</izvorni_sadrzaj>
    <derivirana_varijabla naziv="DomainObject.Zapisnik.DatumKreiranja_1">3.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St-402/2020-7</izvorni_sadrzaj>
    <derivirana_varijabla naziv="DomainObject.Zapisnik.Oznaka_1">St-402/2020-7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St-402/2020</izvorni_sadrzaj>
    <derivirana_varijabla naziv="DomainObject.Predmet.OznakaBroj_1">St-402/2020</derivirana_varijabla>
  </DomainObject.Predmet.OznakaBroj>
  <DomainObject.Predmet.OznakaBrojOptuznogAkta>
    <izvorni_sadrzaj>04-06-20-2654</izvorni_sadrzaj>
    <derivirana_varijabla naziv="DomainObject.Predmet.OznakaBrojOptuznogAkta_1">04-06-20-2654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d.o.o. zastupanog po punomoćniku Živana Luša</izvorni_sadrzaj>
    <derivirana_varijabla naziv="DomainObject.Predmet.ProtustrankaFormated_1">  MEGAMARKETING d.o.o. zastupanog po punomoćniku Živana Luša</derivirana_varijabla>
  </DomainObject.Predmet.ProtustrankaFormated>
  <DomainObject.Predmet.ProtustrankaFormatedOIB>
    <izvorni_sadrzaj>  MEGAMARKETING d.o.o., OIB 66470344830 zastupanog po punomoćniku Živana Luša</izvorni_sadrzaj>
    <derivirana_varijabla naziv="DomainObject.Predmet.ProtustrankaFormatedOIB_1">  MEGAMARKETING d.o.o., OIB 66470344830 zastupanog po punomoćniku Živana Luša</derivirana_varijabla>
  </DomainObject.Predmet.ProtustrankaFormatedOIB>
  <DomainObject.Predmet.ProtustrankaFormatedWithAdress>
    <izvorni_sadrzaj> MEGAMARKETING d.o.o., Put Bioca 2 A, 22000 Šibenik zastupanog po punomoćniku Živana Luša</izvorni_sadrzaj>
    <derivirana_varijabla naziv="DomainObject.Predmet.ProtustrankaFormatedWithAdress_1"> MEGAMARKETING d.o.o., Put Bioca 2 A, 22000 Šibenik zastupanog po punomoćniku Živana Luša</derivirana_varijabla>
  </DomainObject.Predmet.ProtustrankaFormatedWithAdress>
  <DomainObject.Predmet.ProtustrankaFormatedWithAdressOIB>
    <izvorni_sadrzaj> MEGAMARKETING d.o.o., OIB 66470344830, Put Bioca 2 A, 22000 Šibenik zastupanog po punomoćniku Živana Luša</izvorni_sadrzaj>
    <derivirana_varijabla naziv="DomainObject.Predmet.ProtustrankaFormatedWithAdressOIB_1"> MEGAMARKETING d.o.o., OIB 66470344830, Put Bioca 2 A, 22000 Šibenik zastupanog po punomoćniku Živana Luša</derivirana_varijabla>
  </DomainObject.Predmet.ProtustrankaFormatedWithAdressOIB>
  <DomainObject.Predmet.ProtustrankaWithAdress>
    <izvorni_sadrzaj>MEGAMARKETING d.o.o. Put Bioca 2 A, 22000 Šibenik</izvorni_sadrzaj>
    <derivirana_varijabla naziv="DomainObject.Predmet.ProtustrankaWithAdress_1">MEGAMARKETING d.o.o. Put Bioca 2 A, 22000 Šibenik</derivirana_varijabla>
  </DomainObject.Predmet.ProtustrankaWithAdress>
  <DomainObject.Predmet.ProtustrankaWithAdressOIB>
    <izvorni_sadrzaj>MEGAMARKETING d.o.o., OIB 66470344830, Put Bioca 2 A, 22000 Šibenik</izvorni_sadrzaj>
    <derivirana_varijabla naziv="DomainObject.Predmet.ProtustrankaWithAdressOIB_1">MEGAMARKETING d.o.o., OIB 66470344830, Put Bioca 2 A, 22000 Šibenik</derivirana_varijabla>
  </DomainObject.Predmet.ProtustrankaWithAdressOIB>
  <DomainObject.Predmet.ProtustrankaNazivFormated>
    <izvorni_sadrzaj>MEGAMARKETING d.o.o.</izvorni_sadrzaj>
    <derivirana_varijabla naziv="DomainObject.Predmet.ProtustrankaNazivFormated_1">MEGAMARKETING d.o.o.</derivirana_varijabla>
  </DomainObject.Predmet.ProtustrankaNazivFormated>
  <DomainObject.Predmet.ProtustrankaNazivFormatedOIB>
    <izvorni_sadrzaj>MEGAMARKETING d.o.o., OIB 66470344830</izvorni_sadrzaj>
    <derivirana_varijabla naziv="DomainObject.Predmet.ProtustrankaNazivFormatedOIB_1">MEGAMARKETING d.o.o.,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MEGAMARKETING d.o.o. zastupanog po punomoćniku Živana Luša</item>
    </izvorni_sadrzaj>
    <derivirana_varijabla naziv="DomainObject.Predmet.ProtuStrankaListFormated_1">
      <item>MEGAMARKETING d.o.o. zastupanog po punomoćniku Živana Luša</item>
    </derivirana_varijabla>
  </DomainObject.Predmet.ProtuStrankaListFormated>
  <DomainObject.Predmet.ProtuStrankaListFormatedOIB>
    <izvorni_sadrzaj>
      <item>MEGAMARKETING d.o.o., OIB 66470344830 zastupanog po punomoćniku Živana Luša</item>
    </izvorni_sadrzaj>
    <derivirana_varijabla naziv="DomainObject.Predmet.ProtuStrankaListFormatedOIB_1">
      <item>MEGAMARKETING d.o.o., OIB 66470344830 zastupanog po punomoćniku Živana Luša</item>
    </derivirana_varijabla>
  </DomainObject.Predmet.ProtuStrankaListFormatedOIB>
  <DomainObject.Predmet.ProtuStrankaListFormatedWithAdress>
    <izvorni_sadrzaj>
      <item>MEGAMARKETING d.o.o., Put Bioca 2 A, 22000 Šibenik zastupanog po punomoćniku Živana Luša</item>
    </izvorni_sadrzaj>
    <derivirana_varijabla naziv="DomainObject.Predmet.ProtuStrankaListFormatedWithAdress_1">
      <item>MEGAMARKETING d.o.o., Put Bioca 2 A, 22000 Šibenik zastupanog po punomoćniku Živana Luša</item>
    </derivirana_varijabla>
  </DomainObject.Predmet.ProtuStrankaListFormatedWithAdress>
  <DomainObject.Predmet.ProtuStrankaListFormatedWithAdressOIB>
    <izvorni_sadrzaj>
      <item>MEGAMARKETING d.o.o., OIB 66470344830, Put Bioca 2 A, 22000 Šibenik zastupanog po punomoćniku Živana Luša</item>
    </izvorni_sadrzaj>
    <derivirana_varijabla naziv="DomainObject.Predmet.ProtuStrankaListFormatedWithAdressOIB_1">
      <item>MEGAMARKETING d.o.o., OIB 66470344830, Put Bioca 2 A, 22000 Šibenik zastupanog po punomoćniku Živana Luša</item>
    </derivirana_varijabla>
  </DomainObject.Predmet.ProtuStrankaListFormatedWithAdressOIB>
  <DomainObject.Predmet.ProtuStrankaListNazivFormated>
    <izvorni_sadrzaj>
      <item>MEGAMARKETING d.o.o.</item>
    </izvorni_sadrzaj>
    <derivirana_varijabla naziv="DomainObject.Predmet.ProtuStrankaListNazivFormated_1">
      <item>MEGAMARKETING d.o.o.</item>
    </derivirana_varijabla>
  </DomainObject.Predmet.ProtuStrankaListNazivFormated>
  <DomainObject.Predmet.ProtuStrankaListNazivFormatedOIB>
    <izvorni_sadrzaj>
      <item>MEGAMARKETING d.o.o., OIB 66470344830</item>
    </izvorni_sadrzaj>
    <derivirana_varijabla naziv="DomainObject.Predmet.ProtuStrankaListNazivFormatedOIB_1">
      <item>MEGAMARKETING d.o.o., OIB 66470344830</item>
    </derivirana_varijabla>
  </DomainObject.Predmet.ProtuStrankaListNazivFormatedOIB>
  <DomainObject.Predmet.OstaliListFormated>
    <izvorni_sadrzaj>
      <item>Živana Luša punomoćnica sudionika u postupku MEGAMARKETING d.o.o.</item>
    </izvorni_sadrzaj>
    <derivirana_varijabla naziv="DomainObject.Predmet.OstaliListFormated_1">
      <item>Živana Luša punomoćnica sudionika u postupku MEGAMARKETING d.o.o.</item>
    </derivirana_varijabla>
  </DomainObject.Predmet.OstaliListFormated>
  <DomainObject.Predmet.OstaliListFormatedOIB>
    <izvorni_sadrzaj>
      <item>Živana Luša, OIB 13096999982 punomoćnica sudionika u postupku MEGAMARKETING d.o.o.</item>
    </izvorni_sadrzaj>
    <derivirana_varijabla naziv="DomainObject.Predmet.OstaliListFormatedOIB_1">
      <item>Živana Luša, OIB 13096999982 punomoćnica sudionika u postupku MEGAMARKETING d.o.o.</item>
    </derivirana_varijabla>
  </DomainObject.Predmet.OstaliListFormatedOIB>
  <DomainObject.Predmet.OstaliListFormatedWithAdress>
    <izvorni_sadrzaj>
      <item>Živana Luša, CVIJETNA 28 (ranije: BRODARICA, MORINJSKA, 2), 22000 Brodarica punomoćnica sudionika u postupku MEGAMARKETING d.o.o.</item>
    </izvorni_sadrzaj>
    <derivirana_varijabla naziv="DomainObject.Predmet.OstaliListFormatedWithAdress_1">
      <item>Živana Luša, CVIJETNA 28 (ranije: BRODARICA, MORINJSKA, 2), 22000 Brodarica punomoćnica sudionika u postupku MEGAMARKETING d.o.o.</item>
    </derivirana_varijabla>
  </DomainObject.Predmet.OstaliListFormatedWithAdress>
  <DomainObject.Predmet.OstaliListFormatedWithAdressOIB>
    <izvorni_sadrzaj>
      <item>Živana Luša, OIB 13096999982, CVIJETNA 28 (ranije: BRODARICA, MORINJSKA, 2), 22000 Brodarica punomoćnica sudionika u postupku MEGAMARKETING d.o.o.</item>
    </izvorni_sadrzaj>
    <derivirana_varijabla naziv="DomainObject.Predmet.OstaliListFormatedWithAdressOIB_1">
      <item>Živana Luša, OIB 13096999982, CVIJETNA 28 (ranije: BRODARICA, MORINJSKA, 2), 22000 Brodarica punomoćnica sudionika u postupku MEGAMARKETING d.o.o.</item>
    </derivirana_varijabla>
  </DomainObject.Predmet.OstaliListFormatedWithAdressOIB>
  <DomainObject.Predmet.OstaliListNazivFormated>
    <izvorni_sadrzaj>
      <item>Živana Luša</item>
    </izvorni_sadrzaj>
    <derivirana_varijabla naziv="DomainObject.Predmet.OstaliListNazivFormated_1">
      <item>Živana Luša</item>
    </derivirana_varijabla>
  </DomainObject.Predmet.OstaliListNazivFormated>
  <DomainObject.Predmet.OstaliListNazivFormatedOIB>
    <izvorni_sadrzaj>
      <item>Živana Luša, OIB 13096999982</item>
    </izvorni_sadrzaj>
    <derivirana_varijabla naziv="DomainObject.Predmet.OstaliListNazivFormatedOIB_1">
      <item>Živana Luša, OIB 13096999982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prosinca 2020.</izvorni_sadrzaj>
    <derivirana_varijabla naziv="DomainObject.Datum_1">3. prosinca 2020.</derivirana_varijabla>
  </DomainObject.Datum>
  <DomainObject.PoslovniBrojDokumenta>
    <izvorni_sadrzaj>St-402/2020-7</izvorni_sadrzaj>
    <derivirana_varijabla naziv="DomainObject.PoslovniBrojDokumenta_1">St-402/2020-7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MEGAMARKETING d.o.o.</izvorni_sadrzaj>
    <derivirana_varijabla naziv="DomainObject.Predmet.ProtustrankaIDrugi_1">MEGAMARKETING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MEGAMARKETING d.o.o., OIB 66470344830, Put Bioca 2 A, 22000 Šibenik</izvorni_sadrzaj>
    <derivirana_varijabla naziv="DomainObject.Predmet.ProtustrankaIDrugiAdressOIB_1">MEGAMARKETING d.o.o., OIB 66470344830, Put Bioca 2 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MEGAMARKETING d.o.o.</item>
      <item>Financijska agencija</item>
      <item>Živana Luša</item>
    </izvorni_sadrzaj>
    <derivirana_varijabla naziv="DomainObject.Predmet.SudioniciListNaziv_1">
      <item>MEGAMARKETING d.o.o.</item>
      <item>Financijska agencija</item>
      <item>Živana Luša</item>
    </derivirana_varijabla>
  </DomainObject.Predmet.SudioniciListNaziv>
  <DomainObject.Predmet.SudioniciListAdressOIB>
    <izvorni_sadrzaj>
      <item>MEGAMARKETING d.o.o., OIB 66470344830, Put Bioca 2 A,22000 Šibenik</item>
      <item>Financijska agencija, OIB 85821130368, PERIVOJ L.MARUNE 1,22000 Šibenik</item>
      <item>Živana Luša, OIB 13096999982, CVIJETNA 28 (ranije: BRODARICA, MORINJSKA, 2),22000 Brodarica</item>
    </izvorni_sadrzaj>
    <derivirana_varijabla naziv="DomainObject.Predmet.SudioniciListAdressOIB_1">
      <item>MEGAMARKETING d.o.o., OIB 66470344830, Put Bioca 2 A,22000 Šibenik</item>
      <item>Financijska agencija, OIB 85821130368, PERIVOJ L.MARUNE 1,22000 Šibenik</item>
      <item>Živana Luša, OIB 13096999982, CVIJETNA 28 (ranije: BRODARICA, MORINJSKA, 2),22000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66470344830</item>
      <item>, OIB 85821130368</item>
      <item>, OIB 13096999982</item>
    </izvorni_sadrzaj>
    <derivirana_varijabla naziv="DomainObject.Predmet.SudioniciListNazivOIB_1">
      <item>, OIB 66470344830</item>
      <item>, OIB 85821130368</item>
      <item>, OIB 13096999982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A585F-C55C-42E2-886B-72B2B5BECF3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183</properties:Words>
  <properties:Characters>944</properties:Characters>
  <properties:Lines>48</properties:Lines>
  <properties:Paragraphs>16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2020-12-02T07:31:00Z</dcterms:created>
  <dc:creator>Ardena Bajlo</dc:creator>
  <cp:lastModifiedBy>Kristina Njegovan</cp:lastModifiedBy>
  <cp:lastPrinted>2020-06-02T07:39:00Z</cp:lastPrinted>
  <dcterms:modified xmlns:xsi="http://www.w3.org/2001/XMLSchema-instance" xsi:type="dcterms:W3CDTF">2020-12-03T11:14:00Z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St-402/2020-7 / Zapisnik - Ročište radi izjašnjenja o prijedlogu za otvaranje steč.post (St-402-20 - MEGAMARKETING d.o.o. 3.12.20.docx)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